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130326" w:rsidRDefault="00130326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130326" w:rsidRPr="00BC51A2" w:rsidRDefault="00130326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</w:t>
      </w:r>
      <w:r w:rsidRPr="00BC51A2">
        <w:rPr>
          <w:rFonts w:ascii="Times New Roman" w:hAnsi="Times New Roman"/>
          <w:sz w:val="28"/>
          <w:szCs w:val="28"/>
        </w:rPr>
        <w:t>»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30326" w:rsidRPr="004270D7" w:rsidRDefault="00130326" w:rsidP="00B32374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4270D7">
        <w:rPr>
          <w:rFonts w:ascii="Times New Roman" w:hAnsi="Times New Roman"/>
          <w:sz w:val="24"/>
          <w:szCs w:val="24"/>
        </w:rPr>
        <w:t xml:space="preserve">Главе </w:t>
      </w:r>
    </w:p>
    <w:p w:rsidR="00130326" w:rsidRPr="004270D7" w:rsidRDefault="00130326" w:rsidP="00B32374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4270D7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130326" w:rsidRDefault="00130326" w:rsidP="00B32374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4270D7">
        <w:rPr>
          <w:rFonts w:ascii="Times New Roman" w:hAnsi="Times New Roman"/>
          <w:sz w:val="24"/>
          <w:szCs w:val="24"/>
        </w:rPr>
        <w:t xml:space="preserve">Белореченский район </w:t>
      </w:r>
    </w:p>
    <w:p w:rsidR="00130326" w:rsidRDefault="00130326" w:rsidP="00F42659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130326" w:rsidRPr="004270D7" w:rsidRDefault="00130326" w:rsidP="00F42659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Pr="00CF20A5">
        <w:rPr>
          <w:rFonts w:ascii="Times New Roman" w:hAnsi="Times New Roman"/>
          <w:sz w:val="24"/>
          <w:szCs w:val="24"/>
        </w:rPr>
        <w:t>от гражданина(ки)</w:t>
      </w:r>
      <w:r>
        <w:rPr>
          <w:rFonts w:ascii="Courier New" w:hAnsi="Courier New" w:cs="Courier New"/>
          <w:sz w:val="20"/>
          <w:szCs w:val="20"/>
        </w:rPr>
        <w:t xml:space="preserve"> ___________________</w:t>
      </w:r>
    </w:p>
    <w:p w:rsidR="00130326" w:rsidRPr="00927691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769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Pr="00927691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ФИО)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____________________________________</w:t>
      </w:r>
    </w:p>
    <w:p w:rsidR="00130326" w:rsidRPr="00927691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____________________________________,</w:t>
      </w:r>
    </w:p>
    <w:p w:rsidR="00130326" w:rsidRPr="00927691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</w:t>
      </w:r>
    </w:p>
    <w:p w:rsidR="00130326" w:rsidRPr="00CF20A5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Pr="00CF20A5">
        <w:rPr>
          <w:rFonts w:ascii="Times New Roman" w:hAnsi="Times New Roman"/>
          <w:sz w:val="24"/>
          <w:szCs w:val="24"/>
        </w:rPr>
        <w:t>зарегистрированного(ой) по месту</w:t>
      </w:r>
    </w:p>
    <w:p w:rsidR="00130326" w:rsidRPr="00CF20A5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0A5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CF20A5">
        <w:rPr>
          <w:rFonts w:ascii="Times New Roman" w:hAnsi="Times New Roman"/>
          <w:sz w:val="24"/>
          <w:szCs w:val="24"/>
        </w:rPr>
        <w:t>жительства по адресу: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130326" w:rsidRPr="00927691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 w:rsidRPr="00927691">
        <w:rPr>
          <w:rFonts w:ascii="Times New Roman" w:hAnsi="Times New Roman"/>
          <w:sz w:val="20"/>
          <w:szCs w:val="20"/>
        </w:rPr>
        <w:t>(почтовый индекс, населенный пункт,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____________________________________</w:t>
      </w:r>
    </w:p>
    <w:p w:rsidR="00130326" w:rsidRPr="00927691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7691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 w:rsidRPr="00927691">
        <w:rPr>
          <w:rFonts w:ascii="Times New Roman" w:hAnsi="Times New Roman"/>
          <w:sz w:val="20"/>
          <w:szCs w:val="20"/>
        </w:rPr>
        <w:t>улица, номер дома, корпуса, квартиры)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Pr="00927691">
        <w:rPr>
          <w:rFonts w:ascii="Times New Roman" w:hAnsi="Times New Roman"/>
          <w:sz w:val="24"/>
          <w:szCs w:val="24"/>
        </w:rPr>
        <w:t>тел.</w:t>
      </w:r>
      <w:r>
        <w:rPr>
          <w:rFonts w:ascii="Courier New" w:hAnsi="Courier New" w:cs="Courier New"/>
          <w:sz w:val="20"/>
          <w:szCs w:val="20"/>
        </w:rPr>
        <w:t xml:space="preserve"> ________________________________</w:t>
      </w:r>
    </w:p>
    <w:p w:rsidR="00130326" w:rsidRPr="00CF20A5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Pr="00CF20A5">
        <w:rPr>
          <w:rFonts w:ascii="Times New Roman" w:hAnsi="Times New Roman"/>
          <w:sz w:val="24"/>
          <w:szCs w:val="24"/>
        </w:rPr>
        <w:t>паспорт се</w:t>
      </w:r>
      <w:r>
        <w:rPr>
          <w:rFonts w:ascii="Times New Roman" w:hAnsi="Times New Roman"/>
          <w:sz w:val="24"/>
          <w:szCs w:val="24"/>
        </w:rPr>
        <w:t>рия __________ номер _________</w:t>
      </w:r>
    </w:p>
    <w:p w:rsidR="00130326" w:rsidRPr="00CF20A5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0A5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CF20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F20A5">
        <w:rPr>
          <w:rFonts w:ascii="Times New Roman" w:hAnsi="Times New Roman"/>
          <w:sz w:val="24"/>
          <w:szCs w:val="24"/>
        </w:rPr>
        <w:t>выдан 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130326" w:rsidRPr="00CF20A5" w:rsidRDefault="00130326" w:rsidP="00F426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20A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CF20A5">
        <w:rPr>
          <w:rFonts w:ascii="Times New Roman" w:hAnsi="Times New Roman"/>
          <w:sz w:val="24"/>
          <w:szCs w:val="24"/>
        </w:rPr>
        <w:t>дата выдач</w:t>
      </w:r>
      <w:r>
        <w:rPr>
          <w:rFonts w:ascii="Times New Roman" w:hAnsi="Times New Roman"/>
          <w:sz w:val="24"/>
          <w:szCs w:val="24"/>
        </w:rPr>
        <w:t>и ___________________________</w:t>
      </w:r>
    </w:p>
    <w:p w:rsidR="00130326" w:rsidRDefault="00130326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326" w:rsidRDefault="00130326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326" w:rsidRDefault="00130326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130326" w:rsidRDefault="00130326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326" w:rsidRDefault="00130326" w:rsidP="00D80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выдать справку об очередности в списке граждан, категорий муниципальной подведомственности, состоящих на учете в качестве нуждающихся в жилых помещениях, предоставляемых по договорам социального найма, мне/моей семье из ________ человек, состоящих на учете в качестве нуждающихся в жилых помещениях, предоставляемых по договорам социального найма совместно со мной, в том числе:</w:t>
      </w:r>
    </w:p>
    <w:p w:rsidR="00130326" w:rsidRDefault="00130326" w:rsidP="00D80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288"/>
        <w:gridCol w:w="1788"/>
        <w:gridCol w:w="1898"/>
        <w:gridCol w:w="1761"/>
      </w:tblGrid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CD2809">
              <w:rPr>
                <w:rFonts w:ascii="Times New Roman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809">
              <w:rPr>
                <w:rFonts w:ascii="Times New Roman" w:hAnsi="Times New Roman"/>
                <w:sz w:val="28"/>
                <w:szCs w:val="28"/>
              </w:rPr>
              <w:t>Фамилия, имя, отчество заявителя и членов его семьи полностью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809">
              <w:rPr>
                <w:rFonts w:ascii="Times New Roman" w:hAnsi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809">
              <w:rPr>
                <w:rFonts w:ascii="Times New Roman" w:hAnsi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80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0326" w:rsidRPr="00CD2809" w:rsidTr="00D80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26" w:rsidRPr="00CD2809" w:rsidRDefault="00130326" w:rsidP="00CC1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0326" w:rsidRDefault="00130326" w:rsidP="00D80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0326" w:rsidRDefault="00130326" w:rsidP="004C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30326" w:rsidRDefault="00130326" w:rsidP="004C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_________ году был поставлен на учет по категории __________________________________________________________________</w:t>
      </w:r>
    </w:p>
    <w:p w:rsidR="00130326" w:rsidRDefault="00130326" w:rsidP="004C4F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4C4FF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«</w:t>
      </w:r>
      <w:r w:rsidRPr="004C4FF4">
        <w:rPr>
          <w:rFonts w:ascii="Times New Roman" w:hAnsi="Times New Roman"/>
          <w:sz w:val="24"/>
          <w:szCs w:val="24"/>
        </w:rPr>
        <w:t>малоимущие граждане</w:t>
      </w:r>
      <w:r>
        <w:rPr>
          <w:rFonts w:ascii="Times New Roman" w:hAnsi="Times New Roman"/>
          <w:sz w:val="24"/>
          <w:szCs w:val="24"/>
        </w:rPr>
        <w:t>»</w:t>
      </w:r>
      <w:r w:rsidRPr="004C4FF4">
        <w:rPr>
          <w:rFonts w:ascii="Times New Roman" w:hAnsi="Times New Roman"/>
          <w:sz w:val="24"/>
          <w:szCs w:val="24"/>
        </w:rPr>
        <w:t>, другая категория)</w:t>
      </w:r>
    </w:p>
    <w:p w:rsidR="00130326" w:rsidRDefault="00130326" w:rsidP="00D805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326" w:rsidRDefault="00130326" w:rsidP="00D805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(и указанные дееспособные члены моей семьи) даю (даем) согласие на получение уполномоченным органом местного самоуправления любых данных, необходимых для проверки представленных мною сведений и восполнения соответствующей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130326" w:rsidRDefault="00130326" w:rsidP="00D805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(и указанные дееспособные члены моей семьи) предупрежден(ы) о последствиях, предусмотренных </w:t>
      </w:r>
      <w:hyperlink r:id="rId5" w:history="1">
        <w:r>
          <w:rPr>
            <w:rFonts w:ascii="Times New Roman" w:hAnsi="Times New Roman"/>
            <w:color w:val="0000FF"/>
            <w:sz w:val="28"/>
            <w:szCs w:val="28"/>
          </w:rPr>
          <w:t>частью 1 статьи 56</w:t>
        </w:r>
      </w:hyperlink>
      <w:r>
        <w:rPr>
          <w:rFonts w:ascii="Times New Roman" w:hAnsi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6" w:history="1">
        <w:r>
          <w:rPr>
            <w:rFonts w:ascii="Times New Roman" w:hAnsi="Times New Roman"/>
            <w:color w:val="0000FF"/>
            <w:sz w:val="28"/>
            <w:szCs w:val="28"/>
          </w:rPr>
          <w:t>статьей 327</w:t>
        </w:r>
      </w:hyperlink>
      <w:r>
        <w:rPr>
          <w:rFonts w:ascii="Times New Roman" w:hAnsi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130326" w:rsidRDefault="00130326" w:rsidP="00D805B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________ документов, необходимых для рассмотрения заявления, на _____ листах.</w:t>
      </w:r>
    </w:p>
    <w:p w:rsidR="00130326" w:rsidRPr="004C4FF4" w:rsidRDefault="00130326" w:rsidP="004C4F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Подписи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заявителя и всех дееспособных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членов его семьи</w:t>
      </w:r>
    </w:p>
    <w:p w:rsidR="00130326" w:rsidRDefault="00130326" w:rsidP="004270D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для оттиска штампа                          _________________________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дате и времени принятия                                  (Ф.И.О.)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 со всеми                               __________________________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необходимыми документами                                   (Ф.И.О.)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__________________________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(Ф.И.О.)</w:t>
      </w:r>
    </w:p>
    <w:p w:rsidR="00130326" w:rsidRDefault="00130326" w:rsidP="00F426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"____" ___________________ г.</w:t>
      </w:r>
    </w:p>
    <w:p w:rsidR="00130326" w:rsidRPr="00290D03" w:rsidRDefault="00130326" w:rsidP="00D805B8">
      <w:pPr>
        <w:tabs>
          <w:tab w:val="left" w:pos="6015"/>
        </w:tabs>
        <w:spacing w:after="0" w:line="240" w:lineRule="auto"/>
        <w:rPr>
          <w:sz w:val="18"/>
          <w:szCs w:val="18"/>
        </w:rPr>
      </w:pPr>
    </w:p>
    <w:sectPr w:rsidR="00130326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EA85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8DC7A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8AD6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C627E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50A5B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8D8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14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4DAF8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6ED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CCCE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65ED2"/>
    <w:rsid w:val="00087BC4"/>
    <w:rsid w:val="000A1860"/>
    <w:rsid w:val="000D1D65"/>
    <w:rsid w:val="00130326"/>
    <w:rsid w:val="00163B95"/>
    <w:rsid w:val="001748E7"/>
    <w:rsid w:val="00174EA8"/>
    <w:rsid w:val="00185E4C"/>
    <w:rsid w:val="00200C50"/>
    <w:rsid w:val="00204EFA"/>
    <w:rsid w:val="002143E8"/>
    <w:rsid w:val="00290D03"/>
    <w:rsid w:val="002D4FD8"/>
    <w:rsid w:val="004270D7"/>
    <w:rsid w:val="004C4FF4"/>
    <w:rsid w:val="00507D4F"/>
    <w:rsid w:val="006B3A7A"/>
    <w:rsid w:val="008525D9"/>
    <w:rsid w:val="00861984"/>
    <w:rsid w:val="008B518C"/>
    <w:rsid w:val="00902782"/>
    <w:rsid w:val="009231C4"/>
    <w:rsid w:val="00927691"/>
    <w:rsid w:val="00955290"/>
    <w:rsid w:val="0098444F"/>
    <w:rsid w:val="009D34C2"/>
    <w:rsid w:val="00A1291E"/>
    <w:rsid w:val="00A86269"/>
    <w:rsid w:val="00B2588A"/>
    <w:rsid w:val="00B32374"/>
    <w:rsid w:val="00BB53AF"/>
    <w:rsid w:val="00BC51A2"/>
    <w:rsid w:val="00BE12B0"/>
    <w:rsid w:val="00CC11B1"/>
    <w:rsid w:val="00CC63B3"/>
    <w:rsid w:val="00CD2809"/>
    <w:rsid w:val="00CF20A5"/>
    <w:rsid w:val="00D805B8"/>
    <w:rsid w:val="00F42659"/>
    <w:rsid w:val="00F52DD5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A58EACE001454A7058E54DB5D635CDBD383B297819FF21BEBCECA842BBC5303ED33B8087AA0E058CB2D6F3BF565A5BAD3E20935D632A3ADDd7N" TargetMode="External"/><Relationship Id="rId5" Type="http://schemas.openxmlformats.org/officeDocument/2006/relationships/hyperlink" Target="consultantplus://offline/ref=C4A58EACE001454A7058E54DB5D635CDBD3839217B19FF21BEBCECA842BBC5303ED33B8087A80C0D86B2D6F3BF565A5BAD3E20935D632A3ADDd7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2</Pages>
  <Words>665</Words>
  <Characters>3792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5</cp:revision>
  <cp:lastPrinted>2021-03-17T06:29:00Z</cp:lastPrinted>
  <dcterms:created xsi:type="dcterms:W3CDTF">2020-11-18T06:48:00Z</dcterms:created>
  <dcterms:modified xsi:type="dcterms:W3CDTF">2021-03-17T06:30:00Z</dcterms:modified>
</cp:coreProperties>
</file>